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323718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пер. Радужный к дому Оператора АГРС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323718">
        <w:rPr>
          <w:i/>
          <w:iCs/>
        </w:rPr>
        <w:t>От 0+0 до 1+171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323718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запрещено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23718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18" w:rsidRDefault="00323718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23718" w:rsidRDefault="00323718" w:rsidP="00323718">
            <w:pPr>
              <w:rPr>
                <w:rFonts w:ascii="Arial" w:hAnsi="Arial" w:cs="Arial"/>
                <w:b/>
                <w:szCs w:val="16"/>
              </w:rPr>
            </w:pPr>
            <w:r w:rsidRPr="00323718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323718" w:rsidP="00323718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23718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7EC" w:rsidRDefault="00DA27EC" w:rsidP="00323718">
      <w:r>
        <w:separator/>
      </w:r>
    </w:p>
  </w:endnote>
  <w:endnote w:type="continuationSeparator" w:id="1">
    <w:p w:rsidR="00DA27EC" w:rsidRDefault="00DA27EC" w:rsidP="00323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18" w:rsidRDefault="00323718" w:rsidP="00323718">
    <w:pPr>
      <w:pStyle w:val="a6"/>
      <w:jc w:val="right"/>
    </w:pPr>
    <w:r>
      <w:t>89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7EC" w:rsidRDefault="00DA27EC" w:rsidP="00323718">
      <w:r>
        <w:separator/>
      </w:r>
    </w:p>
  </w:footnote>
  <w:footnote w:type="continuationSeparator" w:id="1">
    <w:p w:rsidR="00DA27EC" w:rsidRDefault="00DA27EC" w:rsidP="00323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6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718"/>
    <w:rsid w:val="001842E0"/>
    <w:rsid w:val="00215347"/>
    <w:rsid w:val="00323718"/>
    <w:rsid w:val="00CF1149"/>
    <w:rsid w:val="00D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3237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23718"/>
    <w:rPr>
      <w:sz w:val="24"/>
      <w:szCs w:val="24"/>
    </w:rPr>
  </w:style>
  <w:style w:type="paragraph" w:styleId="a6">
    <w:name w:val="footer"/>
    <w:basedOn w:val="a"/>
    <w:link w:val="a7"/>
    <w:rsid w:val="003237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2371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2017-11-24T04:45:00Z</dcterms:created>
  <dcterms:modified xsi:type="dcterms:W3CDTF">2017-11-24T04:47:00Z</dcterms:modified>
</cp:coreProperties>
</file>